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08F8A" w14:textId="77777777" w:rsidR="00D77C37" w:rsidRDefault="00D77C37" w:rsidP="00D77C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BATYN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fl.1444)</w:t>
      </w:r>
    </w:p>
    <w:p w14:paraId="4FBF6F48" w14:textId="77777777" w:rsidR="00D77C37" w:rsidRDefault="00D77C37" w:rsidP="00D77C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the Order of Cistercians of </w:t>
      </w:r>
      <w:proofErr w:type="spellStart"/>
      <w:r>
        <w:rPr>
          <w:rFonts w:cs="Times New Roman"/>
          <w:szCs w:val="24"/>
        </w:rPr>
        <w:t>Dunkeswell</w:t>
      </w:r>
      <w:proofErr w:type="spellEnd"/>
      <w:r>
        <w:rPr>
          <w:rFonts w:cs="Times New Roman"/>
          <w:szCs w:val="24"/>
        </w:rPr>
        <w:t>.</w:t>
      </w:r>
    </w:p>
    <w:p w14:paraId="7E1D084D" w14:textId="77777777" w:rsidR="00D77C37" w:rsidRDefault="00D77C37" w:rsidP="00D77C37">
      <w:pPr>
        <w:pStyle w:val="NoSpacing"/>
        <w:rPr>
          <w:rFonts w:cs="Times New Roman"/>
          <w:szCs w:val="24"/>
        </w:rPr>
      </w:pPr>
    </w:p>
    <w:p w14:paraId="3AD4686F" w14:textId="77777777" w:rsidR="00D77C37" w:rsidRDefault="00D77C37" w:rsidP="00D77C37">
      <w:pPr>
        <w:pStyle w:val="NoSpacing"/>
        <w:rPr>
          <w:rFonts w:cs="Times New Roman"/>
          <w:szCs w:val="24"/>
        </w:rPr>
      </w:pPr>
    </w:p>
    <w:p w14:paraId="01B74AE9" w14:textId="77777777" w:rsidR="00D77C37" w:rsidRDefault="00D77C37" w:rsidP="00D77C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Sep.1444</w:t>
      </w:r>
      <w:r>
        <w:rPr>
          <w:rFonts w:cs="Times New Roman"/>
          <w:szCs w:val="24"/>
        </w:rPr>
        <w:tab/>
        <w:t>He was ordained subdeacon in the chapel of the manor of Radway, Devon.</w:t>
      </w:r>
    </w:p>
    <w:p w14:paraId="6FC1854A" w14:textId="77777777" w:rsidR="00D77C37" w:rsidRDefault="00D77C37" w:rsidP="00D77C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(“Register of Edmund Lacy, Bishop of Exeter 1420-55” part 4 p.199)</w:t>
      </w:r>
    </w:p>
    <w:p w14:paraId="6E234E03" w14:textId="77777777" w:rsidR="00D77C37" w:rsidRDefault="00D77C37" w:rsidP="00D77C37">
      <w:pPr>
        <w:pStyle w:val="NoSpacing"/>
        <w:rPr>
          <w:rFonts w:cs="Times New Roman"/>
          <w:szCs w:val="24"/>
        </w:rPr>
      </w:pPr>
    </w:p>
    <w:p w14:paraId="5B74A9AC" w14:textId="77777777" w:rsidR="00D77C37" w:rsidRDefault="00D77C37" w:rsidP="00D77C37">
      <w:pPr>
        <w:pStyle w:val="NoSpacing"/>
        <w:rPr>
          <w:rFonts w:cs="Times New Roman"/>
          <w:szCs w:val="24"/>
        </w:rPr>
      </w:pPr>
    </w:p>
    <w:p w14:paraId="259E0A92" w14:textId="77777777" w:rsidR="00D77C37" w:rsidRDefault="00D77C37" w:rsidP="00D77C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January 2024</w:t>
      </w:r>
    </w:p>
    <w:p w14:paraId="03CEAB62" w14:textId="3B0849C6" w:rsidR="003274F0" w:rsidRPr="00D77C37" w:rsidRDefault="003274F0" w:rsidP="009139A6">
      <w:pPr>
        <w:pStyle w:val="NoSpacing"/>
        <w:rPr>
          <w:rFonts w:cs="Times New Roman"/>
          <w:szCs w:val="24"/>
        </w:rPr>
      </w:pPr>
    </w:p>
    <w:sectPr w:rsidR="003274F0" w:rsidRPr="00D77C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EA940" w14:textId="77777777" w:rsidR="003274F0" w:rsidRDefault="003274F0" w:rsidP="009139A6">
      <w:r>
        <w:separator/>
      </w:r>
    </w:p>
  </w:endnote>
  <w:endnote w:type="continuationSeparator" w:id="0">
    <w:p w14:paraId="2A26772A" w14:textId="77777777" w:rsidR="003274F0" w:rsidRDefault="003274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293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9D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4CA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0AE7D" w14:textId="77777777" w:rsidR="003274F0" w:rsidRDefault="003274F0" w:rsidP="009139A6">
      <w:r>
        <w:separator/>
      </w:r>
    </w:p>
  </w:footnote>
  <w:footnote w:type="continuationSeparator" w:id="0">
    <w:p w14:paraId="7FDD6D4B" w14:textId="77777777" w:rsidR="003274F0" w:rsidRDefault="003274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DB3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E00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B8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4F0"/>
    <w:rsid w:val="000666E0"/>
    <w:rsid w:val="002510B7"/>
    <w:rsid w:val="003274F0"/>
    <w:rsid w:val="005A7FD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7C3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3C62F"/>
  <w15:chartTrackingRefBased/>
  <w15:docId w15:val="{30B3C213-328C-400E-9BA9-C7FBAC7FE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2024-01-09T20:45:00Z</dcterms:created>
  <dcterms:modified xsi:type="dcterms:W3CDTF">2024-01-09T21:18:00Z</dcterms:modified>
</cp:coreProperties>
</file>